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C02CD8" w:rsidRPr="00C017DF" w14:paraId="6DB3622D" w14:textId="77777777" w:rsidTr="00D421F8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1B200D4" w14:textId="77777777" w:rsidR="00C02CD8" w:rsidRPr="006E3F12" w:rsidRDefault="00C02CD8" w:rsidP="00594BCD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4D6A753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44"/>
                <w:szCs w:val="20"/>
              </w:rPr>
              <w:t>L</w:t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9DDDA9E" w14:textId="77777777" w:rsidR="00C02CD8" w:rsidRPr="005D277D" w:rsidRDefault="00C02CD8" w:rsidP="00594BCD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18B378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</w:t>
            </w:r>
            <w:r w:rsidR="00D421F8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A5461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31A9D4CB" w14:textId="77777777" w:rsidR="00C02CD8" w:rsidRDefault="00C02CD8" w:rsidP="00D42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552D30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132EEC46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15CA4D1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C1ED6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3F37A30D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5477031C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F3DC2" w14:textId="77777777" w:rsidR="00C02CD8" w:rsidRPr="00C017DF" w:rsidRDefault="00BE02D5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67B12D9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C02CD8" w:rsidRPr="00C017DF" w14:paraId="1D76874B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0A2AFAEC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DE8D9C5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58F73095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E0FB20D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5B2E621B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C02CD8" w:rsidRPr="00C017DF" w14:paraId="779EEF35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73107C9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F04850E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4B715E86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7441EDC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6B60B224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6F83DE71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274BC642" w14:textId="77777777" w:rsidR="00C02CD8" w:rsidRPr="00C017DF" w:rsidRDefault="00C02CD8" w:rsidP="00594BCD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21018B26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5343FAFC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20068A4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4BB464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0DDD1268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0F98E49" w14:textId="77777777" w:rsidR="00C02CD8" w:rsidRPr="00C017DF" w:rsidRDefault="00975A1F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  <w:r w:rsidR="00C02CD8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0D45C76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1DEC01D2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20E9EF3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05F47299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5B7CABC9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517DA70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2F23F443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15E6A10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6E17925F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195726F2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3F7DE310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2CD8" w:rsidRPr="00C017DF" w14:paraId="6627C041" w14:textId="77777777" w:rsidTr="00594BCD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8D7291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15046D9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0FBAD777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0DE8A189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089CC2D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316AB829" w14:textId="77777777" w:rsidR="00C02CD8" w:rsidRPr="00C017DF" w:rsidRDefault="00C02CD8" w:rsidP="00594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E0762C5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1C64DB49" w14:textId="77777777" w:rsidR="00615814" w:rsidRDefault="003A73E2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</w:t>
      </w:r>
      <w:r w:rsidR="004539A5">
        <w:rPr>
          <w:rFonts w:ascii="Arial" w:hAnsi="Arial" w:cs="Arial"/>
          <w:b/>
          <w:bCs/>
          <w:sz w:val="20"/>
          <w:szCs w:val="20"/>
        </w:rPr>
        <w:t xml:space="preserve">slimiet: geen </w:t>
      </w:r>
    </w:p>
    <w:p w14:paraId="643D5071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Verplichte Oefeningen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6399"/>
        <w:gridCol w:w="1333"/>
      </w:tblGrid>
      <w:tr w:rsidR="005C32E5" w:rsidRPr="00C017DF" w14:paraId="0A1A29E6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F43DF7C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99" w:type="dxa"/>
          </w:tcPr>
          <w:p w14:paraId="09E1691F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</w:tc>
        <w:tc>
          <w:tcPr>
            <w:tcW w:w="1333" w:type="dxa"/>
          </w:tcPr>
          <w:p w14:paraId="278A9245" w14:textId="77777777" w:rsidR="005C32E5" w:rsidRPr="00C017DF" w:rsidRDefault="005C32E5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Cijfer</w:t>
            </w:r>
          </w:p>
        </w:tc>
      </w:tr>
      <w:tr w:rsidR="005C32E5" w:rsidRPr="00C017DF" w14:paraId="39E98A06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28C62550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6399" w:type="dxa"/>
          </w:tcPr>
          <w:p w14:paraId="54922FD9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742841B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DD2C558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687BF98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F60E5D7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Vrije zit </w:t>
            </w:r>
          </w:p>
        </w:tc>
        <w:tc>
          <w:tcPr>
            <w:tcW w:w="6399" w:type="dxa"/>
          </w:tcPr>
          <w:p w14:paraId="535E44E4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285CC39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1F8880A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5ACB590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50CE33DC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L-vlag</w:t>
            </w:r>
          </w:p>
        </w:tc>
        <w:tc>
          <w:tcPr>
            <w:tcW w:w="6399" w:type="dxa"/>
          </w:tcPr>
          <w:p w14:paraId="11A872B0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4495C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0325327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6BBB6F33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7DBE5091" w14:textId="77777777" w:rsidR="005C32E5" w:rsidRDefault="005B0EBD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</w:tc>
        <w:tc>
          <w:tcPr>
            <w:tcW w:w="6399" w:type="dxa"/>
          </w:tcPr>
          <w:p w14:paraId="0925C33D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BFB8AE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E1CA38F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5DAF1E0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10A5F7F5" w14:textId="77777777" w:rsidR="005C32E5" w:rsidRDefault="005C32E5" w:rsidP="00615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Voorwaarts opzwaaien</w:t>
            </w:r>
          </w:p>
        </w:tc>
        <w:tc>
          <w:tcPr>
            <w:tcW w:w="6399" w:type="dxa"/>
          </w:tcPr>
          <w:p w14:paraId="4A26325E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6671B1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2C87EEA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7C683E19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B7E1895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Halve molen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99" w:type="dxa"/>
          </w:tcPr>
          <w:p w14:paraId="5F81EFDB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6DB9BC6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1F3AE09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5570E314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46233314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Achterwaarts opzwaaien</w:t>
            </w:r>
          </w:p>
        </w:tc>
        <w:tc>
          <w:tcPr>
            <w:tcW w:w="6399" w:type="dxa"/>
          </w:tcPr>
          <w:p w14:paraId="4F6B69B2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6C2ACED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C32E5" w:rsidRPr="00C017DF" w14:paraId="27CC6EA8" w14:textId="77777777" w:rsidTr="00CA6CDC">
        <w:tblPrEx>
          <w:tblCellMar>
            <w:top w:w="0" w:type="dxa"/>
            <w:bottom w:w="0" w:type="dxa"/>
          </w:tblCellMar>
        </w:tblPrEx>
        <w:tc>
          <w:tcPr>
            <w:tcW w:w="1694" w:type="dxa"/>
          </w:tcPr>
          <w:p w14:paraId="66C44E14" w14:textId="77777777" w:rsidR="005C32E5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Binnenwaartse afsprong</w:t>
            </w:r>
          </w:p>
        </w:tc>
        <w:tc>
          <w:tcPr>
            <w:tcW w:w="6399" w:type="dxa"/>
          </w:tcPr>
          <w:p w14:paraId="13F450FA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ED33607" w14:textId="77777777" w:rsidR="005C32E5" w:rsidRPr="00C017DF" w:rsidRDefault="005C32E5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8BDDAC7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567EE387" w14:textId="77777777" w:rsidR="00377F36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5CEB86B6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</w:tblGrid>
      <w:tr w:rsidR="005C32E5" w:rsidRPr="00CA6CDC" w14:paraId="3FAEB0DD" w14:textId="77777777" w:rsidTr="00CA6CDC">
        <w:trPr>
          <w:trHeight w:val="470"/>
        </w:trPr>
        <w:tc>
          <w:tcPr>
            <w:tcW w:w="1384" w:type="dxa"/>
            <w:shd w:val="clear" w:color="auto" w:fill="auto"/>
          </w:tcPr>
          <w:p w14:paraId="529BD7B2" w14:textId="77777777" w:rsidR="005C32E5" w:rsidRPr="00CA6CDC" w:rsidRDefault="005C32E5" w:rsidP="00CA6CD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2BC3E906" w14:textId="77777777" w:rsidR="00615814" w:rsidRPr="00C017DF" w:rsidRDefault="005C32E5" w:rsidP="005C32E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</w:t>
      </w:r>
      <w:r w:rsidR="00615814">
        <w:rPr>
          <w:rFonts w:ascii="Arial" w:hAnsi="Arial" w:cs="Arial"/>
          <w:b/>
          <w:bCs/>
          <w:sz w:val="20"/>
          <w:szCs w:val="20"/>
        </w:rPr>
        <w:t>Tota</w:t>
      </w:r>
      <w:r>
        <w:rPr>
          <w:rFonts w:ascii="Arial" w:hAnsi="Arial" w:cs="Arial"/>
          <w:b/>
          <w:bCs/>
          <w:sz w:val="20"/>
          <w:szCs w:val="20"/>
        </w:rPr>
        <w:t>al van de verplichte oefeningen</w:t>
      </w:r>
    </w:p>
    <w:p w14:paraId="15CF63BF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503264B0" w14:textId="71D5912F" w:rsidR="00C017DF" w:rsidRDefault="005C32E5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</w:t>
      </w:r>
      <w:r w:rsidR="00E6318E">
        <w:rPr>
          <w:rFonts w:ascii="Arial" w:hAnsi="Arial" w:cs="Arial"/>
          <w:b/>
          <w:sz w:val="20"/>
          <w:szCs w:val="20"/>
        </w:rPr>
        <w:t>/</w:t>
      </w:r>
      <w:r w:rsidR="00377F36">
        <w:rPr>
          <w:rFonts w:ascii="Arial" w:hAnsi="Arial" w:cs="Arial"/>
          <w:b/>
          <w:sz w:val="20"/>
          <w:szCs w:val="20"/>
        </w:rPr>
        <w:t>8</w:t>
      </w:r>
      <w:r w:rsidR="00615814"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384D86A9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X="495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CA6CDC" w14:paraId="7C27B538" w14:textId="77777777" w:rsidTr="005B0EBD">
        <w:tc>
          <w:tcPr>
            <w:tcW w:w="2098" w:type="dxa"/>
            <w:shd w:val="clear" w:color="auto" w:fill="auto"/>
          </w:tcPr>
          <w:p w14:paraId="1133C941" w14:textId="77777777" w:rsidR="00615814" w:rsidRPr="00CA6CDC" w:rsidRDefault="00615814" w:rsidP="005B0E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A6CDC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0ABC7D83" w14:textId="77777777" w:rsidR="00615814" w:rsidRPr="00CA6CDC" w:rsidRDefault="00615814" w:rsidP="005B0EB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A60331C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7795861F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3E474202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4EBC0C2F" w14:textId="77777777" w:rsidR="00C017DF" w:rsidRPr="00C017DF" w:rsidRDefault="00615814" w:rsidP="00C017DF">
      <w:pPr>
        <w:rPr>
          <w:rFonts w:ascii="Arial" w:hAnsi="Arial" w:cs="Arial"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705797B1">
          <v:line id="_x0000_s1047" style="position:absolute;z-index:251656704" from="-39.1pt,2.05pt" to="518.9pt,2.05pt">
            <v:stroke dashstyle="1 1" endcap="round"/>
          </v:line>
        </w:pict>
      </w:r>
    </w:p>
    <w:p w14:paraId="1F2C4F87" w14:textId="77777777" w:rsidR="00377F36" w:rsidRDefault="00377F36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1F3A977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7BB8EF47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00C067B7" w14:textId="77777777" w:rsidR="00227773" w:rsidRPr="00AC5736" w:rsidRDefault="00C017DF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6B6354B0">
          <v:line id="_x0000_s1049" style="position:absolute;z-index:251658752" from="87pt,7pt" to="204pt,7pt"/>
        </w:pict>
      </w:r>
      <w:r w:rsidRPr="00C017DF">
        <w:rPr>
          <w:rFonts w:ascii="Arial" w:hAnsi="Arial" w:cs="Arial"/>
          <w:b/>
          <w:bCs/>
          <w:noProof/>
          <w:sz w:val="20"/>
          <w:szCs w:val="20"/>
        </w:rPr>
        <w:pict w14:anchorId="5CB4E530">
          <v:line id="_x0000_s1048" style="position:absolute;z-index:251657728" from="342pt,7pt" to="459pt,7pt"/>
        </w:pict>
      </w:r>
      <w:r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EA7502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754E7" w14:textId="77777777" w:rsidR="001018F1" w:rsidRDefault="001018F1">
      <w:r>
        <w:separator/>
      </w:r>
    </w:p>
  </w:endnote>
  <w:endnote w:type="continuationSeparator" w:id="0">
    <w:p w14:paraId="173B470D" w14:textId="77777777" w:rsidR="001018F1" w:rsidRDefault="00101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32DD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28371490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719CA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3346A6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7D553185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4859C509" w14:textId="74B1DA44" w:rsidR="0050736E" w:rsidRPr="005B0EBD" w:rsidRDefault="00FD543F" w:rsidP="005B0EBD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E6318E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2EB7B" w14:textId="77777777" w:rsidR="001018F1" w:rsidRDefault="001018F1">
      <w:r>
        <w:separator/>
      </w:r>
    </w:p>
  </w:footnote>
  <w:footnote w:type="continuationSeparator" w:id="0">
    <w:p w14:paraId="6E652374" w14:textId="77777777" w:rsidR="001018F1" w:rsidRDefault="00101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E8B89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010BC6EA" w14:textId="77777777" w:rsidR="0050736E" w:rsidRPr="00D436E8" w:rsidRDefault="005B0EBD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24756ABC">
        <v:line id="Rechte verbindingslijn 7" o:spid="_x0000_s2051" style="position:absolute;left:0;text-align:left;z-index:251658752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478C61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2050" type="#_x0000_t75" style="position:absolute;left:0;text-align:left;margin-left:410.65pt;margin-top:10.95pt;width:96.25pt;height:95.45pt;z-index:-251658752;visibility:visible" wrapcoords="-169 0 -169 21430 21600 21430 21600 0 -169 0">
          <v:imagedata r:id="rId1" o:title=""/>
          <w10:wrap type="tight"/>
        </v:shape>
      </w:pict>
    </w:r>
    <w:r w:rsidR="00EA7502">
      <w:rPr>
        <w:rFonts w:ascii="Arial" w:hAnsi="Arial" w:cs="Arial"/>
        <w:noProof/>
        <w:sz w:val="20"/>
        <w:szCs w:val="20"/>
        <w:lang w:val="en-US"/>
      </w:rPr>
      <w:pict w14:anchorId="6F871AF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2049" inset=",7.2pt,,7.2pt">
            <w:txbxContent>
              <w:p w14:paraId="2D2341AA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161841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3C9AE402" w14:textId="77777777" w:rsidR="00EA7502" w:rsidRPr="00D7052B" w:rsidRDefault="00D7052B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C02CD8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  <w:r w:rsidR="00786B44">
                  <w:rPr>
                    <w:rFonts w:ascii="Arial" w:hAnsi="Arial" w:cs="Arial"/>
                    <w:sz w:val="22"/>
                    <w:szCs w:val="22"/>
                  </w:rPr>
                  <w:t xml:space="preserve"> </w:t>
                </w:r>
                <w:r w:rsidR="00615814"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6773415">
    <w:abstractNumId w:val="2"/>
  </w:num>
  <w:num w:numId="2" w16cid:durableId="961031587">
    <w:abstractNumId w:val="8"/>
  </w:num>
  <w:num w:numId="3" w16cid:durableId="46732746">
    <w:abstractNumId w:val="3"/>
  </w:num>
  <w:num w:numId="4" w16cid:durableId="236406026">
    <w:abstractNumId w:val="12"/>
  </w:num>
  <w:num w:numId="5" w16cid:durableId="1192835738">
    <w:abstractNumId w:val="10"/>
  </w:num>
  <w:num w:numId="6" w16cid:durableId="1886329294">
    <w:abstractNumId w:val="9"/>
  </w:num>
  <w:num w:numId="7" w16cid:durableId="572664623">
    <w:abstractNumId w:val="5"/>
  </w:num>
  <w:num w:numId="8" w16cid:durableId="1992438404">
    <w:abstractNumId w:val="4"/>
  </w:num>
  <w:num w:numId="9" w16cid:durableId="933900975">
    <w:abstractNumId w:val="11"/>
  </w:num>
  <w:num w:numId="10" w16cid:durableId="587614236">
    <w:abstractNumId w:val="6"/>
  </w:num>
  <w:num w:numId="11" w16cid:durableId="67122569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815759323">
    <w:abstractNumId w:val="7"/>
  </w:num>
  <w:num w:numId="13" w16cid:durableId="194274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ZnYg+U5b9tAz8YtDCPXkT0imFnmOBQRQyCmnB0rX9q/fQL+7UtztUlE0l6XDh0k0oI3bb4TZcHPyvkKgFOl0Tg==" w:salt="WfsNi6k9d+4YdT/fBGeZCQ=="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0188"/>
    <w:rsid w:val="00034ADF"/>
    <w:rsid w:val="00051F13"/>
    <w:rsid w:val="0005431E"/>
    <w:rsid w:val="000B4204"/>
    <w:rsid w:val="000E7734"/>
    <w:rsid w:val="001018F1"/>
    <w:rsid w:val="00124764"/>
    <w:rsid w:val="00161841"/>
    <w:rsid w:val="00184B7E"/>
    <w:rsid w:val="001A5483"/>
    <w:rsid w:val="00227773"/>
    <w:rsid w:val="002346C6"/>
    <w:rsid w:val="00254188"/>
    <w:rsid w:val="00255C21"/>
    <w:rsid w:val="002715D6"/>
    <w:rsid w:val="003346A6"/>
    <w:rsid w:val="00347475"/>
    <w:rsid w:val="00365959"/>
    <w:rsid w:val="003747C1"/>
    <w:rsid w:val="00377F36"/>
    <w:rsid w:val="003943FF"/>
    <w:rsid w:val="003A1952"/>
    <w:rsid w:val="003A6A0D"/>
    <w:rsid w:val="003A73E2"/>
    <w:rsid w:val="003E3299"/>
    <w:rsid w:val="00403C13"/>
    <w:rsid w:val="004539A5"/>
    <w:rsid w:val="004557D4"/>
    <w:rsid w:val="00482264"/>
    <w:rsid w:val="00487D43"/>
    <w:rsid w:val="0050736E"/>
    <w:rsid w:val="0054392C"/>
    <w:rsid w:val="005538BF"/>
    <w:rsid w:val="00580B78"/>
    <w:rsid w:val="00594BCD"/>
    <w:rsid w:val="005B0EBD"/>
    <w:rsid w:val="005C1E53"/>
    <w:rsid w:val="005C32E5"/>
    <w:rsid w:val="00615814"/>
    <w:rsid w:val="006563A4"/>
    <w:rsid w:val="006B7AE8"/>
    <w:rsid w:val="006C07D3"/>
    <w:rsid w:val="006E36AA"/>
    <w:rsid w:val="00786B44"/>
    <w:rsid w:val="00814611"/>
    <w:rsid w:val="00837B03"/>
    <w:rsid w:val="008826C9"/>
    <w:rsid w:val="008D043A"/>
    <w:rsid w:val="008D0AEE"/>
    <w:rsid w:val="0090196A"/>
    <w:rsid w:val="00975A1F"/>
    <w:rsid w:val="009A0B8C"/>
    <w:rsid w:val="009A5461"/>
    <w:rsid w:val="009E6209"/>
    <w:rsid w:val="00A00732"/>
    <w:rsid w:val="00A27C07"/>
    <w:rsid w:val="00AB0061"/>
    <w:rsid w:val="00AB3BC5"/>
    <w:rsid w:val="00AC3BFC"/>
    <w:rsid w:val="00AC5736"/>
    <w:rsid w:val="00AF638E"/>
    <w:rsid w:val="00B40CDD"/>
    <w:rsid w:val="00B92AFE"/>
    <w:rsid w:val="00BA7FA8"/>
    <w:rsid w:val="00BC4F8C"/>
    <w:rsid w:val="00BE02D5"/>
    <w:rsid w:val="00BF1144"/>
    <w:rsid w:val="00C017DF"/>
    <w:rsid w:val="00C02CD8"/>
    <w:rsid w:val="00C248DC"/>
    <w:rsid w:val="00C5793A"/>
    <w:rsid w:val="00CA6CDC"/>
    <w:rsid w:val="00CF5B5D"/>
    <w:rsid w:val="00D277FB"/>
    <w:rsid w:val="00D421F8"/>
    <w:rsid w:val="00D436E8"/>
    <w:rsid w:val="00D7052B"/>
    <w:rsid w:val="00DA5D3F"/>
    <w:rsid w:val="00DB7EF0"/>
    <w:rsid w:val="00DC4A2D"/>
    <w:rsid w:val="00DD71FD"/>
    <w:rsid w:val="00DF294B"/>
    <w:rsid w:val="00E6318E"/>
    <w:rsid w:val="00E80E79"/>
    <w:rsid w:val="00EA7502"/>
    <w:rsid w:val="00F04961"/>
    <w:rsid w:val="00F26A9E"/>
    <w:rsid w:val="00F804C1"/>
    <w:rsid w:val="00FD543F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  <w14:docId w14:val="4FB2F49E"/>
  <w15:chartTrackingRefBased/>
  <w15:docId w15:val="{3FDF6D73-E1B1-4EE1-8ED5-94ABE300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SharedWithUsers xmlns="a811006f-1c16-41b7-b921-4a643f9d9ecc">
      <UserInfo>
        <DisplayName/>
        <AccountId xsi:nil="true"/>
        <AccountType/>
      </UserInfo>
    </SharedWithUsers>
    <MediaLengthInSeconds xmlns="e7f54076-5645-4b12-91ec-c3d4a8cb9c6b" xsi:nil="true"/>
  </documentManagement>
</p:properties>
</file>

<file path=customXml/itemProps1.xml><?xml version="1.0" encoding="utf-8"?>
<ds:datastoreItem xmlns:ds="http://schemas.openxmlformats.org/officeDocument/2006/customXml" ds:itemID="{EF9EB66A-AAC2-4F9F-9262-4D2D00359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FBECBB-A2EE-4199-9FD3-4DEAC0AA781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73B0109-A3AE-46DB-B814-F67F4F9C499A}"/>
</file>

<file path=customXml/itemProps4.xml><?xml version="1.0" encoding="utf-8"?>
<ds:datastoreItem xmlns:ds="http://schemas.openxmlformats.org/officeDocument/2006/customXml" ds:itemID="{885DAE86-1B00-4860-A5B9-6016FB679A65}">
  <ds:schemaRefs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a811006f-1c16-41b7-b921-4a643f9d9ecc"/>
    <ds:schemaRef ds:uri="e7f54076-5645-4b12-91ec-c3d4a8cb9c6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protocol-plicht-solo-l</dc:title>
  <dc:subject/>
  <dc:creator>fortgensi</dc:creator>
  <cp:keywords/>
  <cp:lastModifiedBy>Cindy Heijligers | KNHS</cp:lastModifiedBy>
  <cp:revision>2</cp:revision>
  <cp:lastPrinted>2012-11-20T13:45:00Z</cp:lastPrinted>
  <dcterms:created xsi:type="dcterms:W3CDTF">2024-02-24T12:58:00Z</dcterms:created>
  <dcterms:modified xsi:type="dcterms:W3CDTF">2024-02-24T12:58:00Z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  <property fmtid="{D5CDD505-2E9C-101B-9397-08002B2CF9AE}" pid="4" name="Order">
    <vt:r8>8660600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